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248236A1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D70AE">
              <w:rPr>
                <w:rFonts w:ascii="Arial" w:hAnsi="Arial" w:cs="Arial"/>
              </w:rPr>
              <w:t>111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57312E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0A9ABB8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D70AE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D70AE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D70AE" w:rsidP="00F65D4C" w:rsidRDefault="00BD70AE" w14:paraId="74B8F2D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16959110" w:id="0"/>
      <w:bookmarkStart w:name="_Hlk223352349" w:id="1"/>
      <w:bookmarkStart w:name="_Hlk224544095" w:id="2"/>
      <w:bookmarkStart w:name="_Hlk226550003" w:id="3"/>
      <w:r w:rsidRPr="00C35A15">
        <w:rPr>
          <w:rFonts w:ascii="Arial" w:hAnsi="Arial" w:eastAsia="Times New Roman" w:cs="Arial"/>
          <w:sz w:val="24"/>
          <w:szCs w:val="24"/>
          <w:lang w:eastAsia="hr-HR"/>
        </w:rPr>
        <w:t>JEDRO d.o.o.</w:t>
      </w:r>
      <w:r>
        <w:rPr>
          <w:rFonts w:ascii="Arial" w:hAnsi="Arial" w:eastAsia="Times New Roman" w:cs="Arial"/>
          <w:sz w:val="24"/>
          <w:szCs w:val="24"/>
          <w:lang w:eastAsia="hr-HR"/>
        </w:rPr>
        <w:t>, Čakovec</w:t>
      </w:r>
      <w:r w:rsidRPr="00A12AA9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Ulica Vladimira Nazora 19</w:t>
      </w:r>
      <w:r w:rsidRPr="00A12AA9">
        <w:rPr>
          <w:rFonts w:ascii="Arial" w:hAnsi="Arial" w:eastAsia="Times New Roman" w:cs="Arial"/>
          <w:sz w:val="24"/>
          <w:szCs w:val="24"/>
          <w:lang w:eastAsia="hr-HR"/>
        </w:rPr>
        <w:t>, OIB</w:t>
      </w:r>
      <w:r w:rsidRPr="00A12AA9">
        <w:t>:</w:t>
      </w:r>
      <w:bookmarkEnd w:id="0"/>
      <w:bookmarkEnd w:id="1"/>
      <w:bookmarkEnd w:id="2"/>
      <w:bookmarkEnd w:id="3"/>
      <w:r w:rsidRPr="00D61809">
        <w:rPr>
          <w:rFonts w:ascii="Arial" w:hAnsi="Arial" w:eastAsia="Times New Roman" w:cs="Arial"/>
          <w:sz w:val="24"/>
          <w:szCs w:val="24"/>
          <w:lang w:eastAsia="hr-HR"/>
        </w:rPr>
        <w:t>35623881669</w:t>
      </w:r>
    </w:p>
    <w:p w:rsidRPr="002B6A05" w:rsidR="00F65D4C" w:rsidP="00F65D4C" w:rsidRDefault="00F65D4C" w14:paraId="14B8CC6C" w14:textId="20DDB6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50D6EA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D70AE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D70AE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28595705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4CA4ADC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5443F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15443F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5443F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15443F" w:rsidP="0006491E" w:rsidRDefault="0015443F" w14:paraId="55079DDB" w14:textId="5F4CCD04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direktor dužnika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J</w:t>
      </w:r>
      <w:r w:rsidR="004749F3">
        <w:rPr>
          <w:rFonts w:ascii="Arial" w:hAnsi="Arial" w:eastAsia="Times New Roman" w:cs="Arial"/>
          <w:sz w:val="24"/>
          <w:szCs w:val="24"/>
          <w:lang w:eastAsia="hr-HR"/>
        </w:rPr>
        <w:t>ü</w:t>
      </w:r>
      <w:r>
        <w:rPr>
          <w:rFonts w:ascii="Arial" w:hAnsi="Arial" w:eastAsia="Times New Roman" w:cs="Arial"/>
          <w:sz w:val="24"/>
          <w:szCs w:val="24"/>
          <w:lang w:eastAsia="hr-HR"/>
        </w:rPr>
        <w:t>rgen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Vogel putem e-maila ispričao svoj nedolazak na današnje ročište uz zamolbu da se isto odgodi budući da se trenutno nalazi na rehabilitacijskom liječenju. </w:t>
      </w:r>
    </w:p>
    <w:p w:rsidR="0015443F" w:rsidP="0006491E" w:rsidRDefault="0015443F" w14:paraId="463B5EE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3B5C0A6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5443F" w:rsidP="004749F3" w:rsidRDefault="0015443F" w14:paraId="6164E30E" w14:textId="3932D3D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15443F" w:rsidP="004749F3" w:rsidRDefault="0015443F" w14:paraId="7A42BDA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5443F" w:rsidP="004749F3" w:rsidRDefault="0015443F" w14:paraId="55E1B27E" w14:textId="03E408D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1. srpnja 2026. u 12,45 sati.</w:t>
      </w:r>
    </w:p>
    <w:p w:rsidR="0015443F" w:rsidP="0006491E" w:rsidRDefault="0015443F" w14:paraId="485D592A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3643D4C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4749F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749F3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6346C14A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5494" w:rsidP="00501147" w:rsidRDefault="007F5494" w14:paraId="015534AB" w14:textId="77777777">
      <w:pPr>
        <w:spacing w:after="0" w:line="240" w:lineRule="auto"/>
      </w:pPr>
      <w:r>
        <w:separator/>
      </w:r>
    </w:p>
  </w:endnote>
  <w:endnote w:type="continuationSeparator" w:id="0">
    <w:p w:rsidR="007F5494" w:rsidP="00501147" w:rsidRDefault="007F5494" w14:paraId="65BA70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5494" w:rsidP="00501147" w:rsidRDefault="007F5494" w14:paraId="75B04E3E" w14:textId="77777777">
      <w:pPr>
        <w:spacing w:after="0" w:line="240" w:lineRule="auto"/>
      </w:pPr>
      <w:r>
        <w:separator/>
      </w:r>
    </w:p>
  </w:footnote>
  <w:footnote w:type="continuationSeparator" w:id="0">
    <w:p w:rsidR="007F5494" w:rsidP="00501147" w:rsidRDefault="007F5494" w14:paraId="040194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51086FF4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749F3">
      <w:rPr>
        <w:rFonts w:ascii="Arial" w:hAnsi="Arial" w:cs="Arial"/>
        <w:noProof/>
        <w:sz w:val="24"/>
        <w:szCs w:val="24"/>
      </w:rPr>
      <w:t>Poslovni broj: St-111/2026-10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6F34"/>
    <w:rsid w:val="00117901"/>
    <w:rsid w:val="00126B4E"/>
    <w:rsid w:val="0015443F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100F"/>
    <w:rsid w:val="003A4477"/>
    <w:rsid w:val="003A6644"/>
    <w:rsid w:val="003C26F5"/>
    <w:rsid w:val="003E33EA"/>
    <w:rsid w:val="003F07C7"/>
    <w:rsid w:val="003F5620"/>
    <w:rsid w:val="0043211C"/>
    <w:rsid w:val="00436D58"/>
    <w:rsid w:val="00440863"/>
    <w:rsid w:val="00441B9E"/>
    <w:rsid w:val="00450291"/>
    <w:rsid w:val="00471CC8"/>
    <w:rsid w:val="004749F3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56A13"/>
    <w:rsid w:val="00571A87"/>
    <w:rsid w:val="0057312E"/>
    <w:rsid w:val="00574695"/>
    <w:rsid w:val="00597D2F"/>
    <w:rsid w:val="005B63BA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7F5494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15AF7"/>
    <w:rsid w:val="0092437B"/>
    <w:rsid w:val="00926157"/>
    <w:rsid w:val="00930C16"/>
    <w:rsid w:val="00937C8E"/>
    <w:rsid w:val="00953F20"/>
    <w:rsid w:val="00957093"/>
    <w:rsid w:val="009610AF"/>
    <w:rsid w:val="0096157B"/>
    <w:rsid w:val="0096563D"/>
    <w:rsid w:val="00974D73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0AE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15744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157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574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574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574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574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2026.</izvorni_sadrzaj>
    <derivirana_varijabla naziv="DomainObject.StvarniPocetakDatum_1">25. svibnja 2026.</derivirana_varijabla>
  </DomainObject.StvarniPocetakDatum>
  <DomainObject.StvarniZavrsetakDatum>
    <izvorni_sadrzaj>25. svibnja 2026.</izvorni_sadrzaj>
    <derivirana_varijabla naziv="DomainObject.StvarniZavrsetakDatum_1">25. svibnja 2026.</derivirana_varijabla>
  </DomainObject.StvarniZavrsetakDatum>
  <DomainObject.PlaniraniZavrsetakDatum>
    <izvorni_sadrzaj>25. svibnja 2026.</izvorni_sadrzaj>
    <derivirana_varijabla naziv="DomainObject.PlaniraniZavrsetakDatum_1">25. svibnja 2026.</derivirana_varijabla>
  </DomainObject.PlaniraniZavrsetakDatum>
  <DomainObject.PlaniraniPocetakDatum>
    <izvorni_sadrzaj>25. svibnja 2026.</izvorni_sadrzaj>
    <derivirana_varijabla naziv="DomainObject.PlaniraniPocetakDatum_1">25. svibnja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2026.</izvorni_sadrzaj>
    <derivirana_varijabla naziv="DomainObject.Zapisnik.DatumKreiranja_1">25.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St-111/2026-10</izvorni_sadrzaj>
    <derivirana_varijabla naziv="DomainObject.Zapisnik.Oznaka_1">St-111/2026-10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2026.</izvorni_sadrzaj>
    <derivirana_varijabla naziv="DomainObject.Predmet.DatumIzradeOptuznogAkta_1">28. travnja 2026.</derivirana_varijabla>
  </DomainObject.Predmet.DatumIzradeOptuznogAkta>
  <DomainObject.Predmet.DatumIzradeOptuznogAktaFormated>
    <izvorni_sadrzaj>28.4.2026.</izvorni_sadrzaj>
    <derivirana_varijabla naziv="DomainObject.Predmet.DatumIzradeOptuznogAktaFormated_1">28.4.2026.</derivirana_varijabla>
  </DomainObject.Predmet.DatumIzradeOptuznogAktaFormated>
  <DomainObject.Predmet.DatumOsnivanja>
    <izvorni_sadrzaj>4. svibnja 2026.</izvorni_sadrzaj>
    <derivirana_varijabla naziv="DomainObject.Predmet.DatumOsnivanja_1">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travnja 2026.</izvorni_sadrzaj>
    <derivirana_varijabla naziv="DomainObject.Predmet.DatumPrimitkaOptuznogAkta_1">30.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St-111/2026</izvorni_sadrzaj>
    <derivirana_varijabla naziv="DomainObject.Predmet.OznakaBroj_1">St-111/2026</derivirana_varijabla>
  </DomainObject.Predmet.OznakaBroj>
  <DomainObject.Predmet.OznakaBrojOptuznogAkta>
    <izvorni_sadrzaj>04-06-26-282</izvorni_sadrzaj>
    <derivirana_varijabla naziv="DomainObject.Predmet.OznakaBrojOptuznogAkta_1">04-06-26-282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JEDRO društvo s ograničenom odgovornošću za trgovinu, usluge i proizvodnju zastupanog po punomoćniku Jelena Tomašić; Ivan Novak; Jürgen Vogel</izvorni_sadrzaj>
    <derivirana_varijabla naziv="DomainObject.Predmet.ProtustrankaFormated_1">  JEDRO društvo s ograničenom odgovornošću za trgovinu, usluge i proizvodnju zastupanog po punomoćniku Jelena Tomašić; Ivan Novak; Jürgen Vogel</derivirana_varijabla>
  </DomainObject.Predmet.ProtustrankaFormated>
  <DomainObject.Predmet.ProtustrankaFormatedOIB>
    <izvorni_sadrzaj>  JEDRO društvo s ograničenom odgovornošću za trgovinu, usluge i proizvodnju, OIB 35623881669 zastupanog po punomoćniku Jelena Tomašić; Ivan Novak; Jürgen Vogel</izvorni_sadrzaj>
    <derivirana_varijabla naziv="DomainObject.Predmet.ProtustrankaFormatedOIB_1">  JEDRO društvo s ograničenom odgovornošću za trgovinu, usluge i proizvodnju, OIB 35623881669 zastupanog po punomoćniku Jelena Tomašić; Ivan Novak; Jürgen Vogel</derivirana_varijabla>
  </DomainObject.Predmet.ProtustrankaFormatedOIB>
  <DomainObject.Predmet.ProtustrankaFormatedWithAdress>
    <izvorni_sadrzaj> JEDRO društvo s ograničenom odgovornošću za trgovinu, usluge i proizvodnju, Ulica Vladimira Nazora 19, 40000 Čakovec zastupanog po punomoćniku Jelena Tomašić; Ivan Novak; Jürgen Vogel</izvorni_sadrzaj>
    <derivirana_varijabla naziv="DomainObject.Predmet.ProtustrankaFormatedWithAdress_1"> JEDRO društvo s ograničenom odgovornošću za trgovinu, usluge i proizvodnju, Ulica Vladimira Nazora 19, 40000 Čakovec zastupanog po punomoćniku Jelena Tomašić; Ivan Novak; Jürgen Vogel</derivirana_varijabla>
  </DomainObject.Predmet.ProtustrankaFormatedWithAdress>
  <DomainObject.Predmet.ProtustrankaFormatedWithAdressOIB>
    <izvorni_sadrzaj> JEDRO društvo s ograničenom odgovornošću za trgovinu, usluge i proizvodnju, OIB 35623881669, Ulica Vladimira Nazora 19, 40000 Čakovec zastupanog po punomoćniku Jelena Tomašić; Ivan Novak; Jürgen Vogel</izvorni_sadrzaj>
    <derivirana_varijabla naziv="DomainObject.Predmet.ProtustrankaFormatedWithAdressOIB_1"> JEDRO društvo s ograničenom odgovornošću za trgovinu, usluge i proizvodnju, OIB 35623881669, Ulica Vladimira Nazora 19, 40000 Čakovec zastupanog po punomoćniku Jelena Tomašić; Ivan Novak; Jürgen Vogel</derivirana_varijabla>
  </DomainObject.Predmet.ProtustrankaFormatedWithAdressOIB>
  <DomainObject.Predmet.ProtustrankaWithAdress>
    <izvorni_sadrzaj>JEDRO društvo s ograničenom odgovornošću za trgovinu, usluge i proizvodnju Ulica Vladimira Nazora 19, 40000 Čakovec</izvorni_sadrzaj>
    <derivirana_varijabla naziv="DomainObject.Predmet.ProtustrankaWithAdress_1">JEDRO društvo s ograničenom odgovornošću za trgovinu, usluge i proizvodnju Ulica Vladimira Nazora 19, 40000 Čakovec</derivirana_varijabla>
  </DomainObject.Predmet.ProtustrankaWithAdress>
  <DomainObject.Predmet.ProtustrankaWithAdressOIB>
    <izvorni_sadrzaj>JEDRO društvo s ograničenom odgovornošću za trgovinu, usluge i proizvodnju, OIB 35623881669, Ulica Vladimira Nazora 19, 40000 Čakovec</izvorni_sadrzaj>
    <derivirana_varijabla naziv="DomainObject.Predmet.ProtustrankaWithAdressOIB_1">JEDRO društvo s ograničenom odgovornošću za trgovinu, usluge i proizvodnju, OIB 35623881669, Ulica Vladimira Nazora 19, 40000 Čakovec</derivirana_varijabla>
  </DomainObject.Predmet.ProtustrankaWithAdressOIB>
  <DomainObject.Predmet.ProtustrankaNazivFormated>
    <izvorni_sadrzaj>JEDRO društvo s ograničenom odgovornošću za trgovinu, usluge i proizvodnju</izvorni_sadrzaj>
    <derivirana_varijabla naziv="DomainObject.Predmet.ProtustrankaNazivFormated_1">JEDRO društvo s ograničenom odgovornošću za trgovinu, usluge i proizvodnju</derivirana_varijabla>
  </DomainObject.Predmet.ProtustrankaNazivFormated>
  <DomainObject.Predmet.ProtustrankaNazivFormatedOIB>
    <izvorni_sadrzaj>JEDRO društvo s ograničenom odgovornošću za trgovinu, usluge i proizvodnju, OIB 35623881669</izvorni_sadrzaj>
    <derivirana_varijabla naziv="DomainObject.Predmet.ProtustrankaNazivFormatedOIB_1">JEDRO društvo s ograničenom odgovornošću za trgovinu, usluge i proizvodnju, OIB 35623881669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JEDRO društvo s ograničenom odgovornošću za trgovinu, usluge i proizvodnju zastupanog po punomoćniku Jelena Tomašić; Ivan Novak; Jürgen Vogel</item>
    </izvorni_sadrzaj>
    <derivirana_varijabla naziv="DomainObject.Predmet.ProtuStrankaListFormated_1">
      <item>JEDRO društvo s ograničenom odgovornošću za trgovinu, usluge i proizvodnju zastupanog po punomoćniku Jelena Tomašić; Ivan Novak; Jürgen Vogel</item>
    </derivirana_varijabla>
  </DomainObject.Predmet.ProtuStrankaListFormated>
  <DomainObject.Predmet.ProtuStrankaListFormatedOIB>
    <izvorni_sadrzaj>
      <item>JEDRO društvo s ograničenom odgovornošću za trgovinu, usluge i proizvodnju, OIB 35623881669 zastupanog po punomoćniku Jelena Tomašić; Ivan Novak; Jürgen Vogel</item>
    </izvorni_sadrzaj>
    <derivirana_varijabla naziv="DomainObject.Predmet.ProtuStrankaListFormatedOIB_1">
      <item>JEDRO društvo s ograničenom odgovornošću za trgovinu, usluge i proizvodnju, OIB 35623881669 zastupanog po punomoćniku Jelena Tomašić; Ivan Novak; Jürgen Vogel</item>
    </derivirana_varijabla>
  </DomainObject.Predmet.ProtuStrankaListFormatedOIB>
  <DomainObject.Predmet.ProtuStrankaListFormatedWithAdress>
    <izvorni_sadrzaj>
      <item>JEDRO društvo s ograničenom odgovornošću za trgovinu, usluge i proizvodnju, Ulica Vladimira Nazora 19, 40000 Čakovec zastupanog po punomoćniku Jelena Tomašić; Ivan Novak; Jürgen Vogel</item>
    </izvorni_sadrzaj>
    <derivirana_varijabla naziv="DomainObject.Predmet.ProtuStrankaListFormatedWithAdress_1">
      <item>JEDRO društvo s ograničenom odgovornošću za trgovinu, usluge i proizvodnju, Ulica Vladimira Nazora 19, 40000 Čakovec zastupanog po punomoćniku Jelena Tomašić; Ivan Novak; Jürgen Vogel</item>
    </derivirana_varijabla>
  </DomainObject.Predmet.ProtuStrankaListFormatedWithAdress>
  <DomainObject.Predmet.ProtuStrankaListFormatedWithAdressOIB>
    <izvorni_sadrzaj>
      <item>JEDRO društvo s ograničenom odgovornošću za trgovinu, usluge i proizvodnju, OIB 35623881669, Ulica Vladimira Nazora 19, 40000 Čakovec zastupanog po punomoćniku Jelena Tomašić; Ivan Novak; Jürgen Vogel</item>
    </izvorni_sadrzaj>
    <derivirana_varijabla naziv="DomainObject.Predmet.ProtuStrankaListFormatedWithAdressOIB_1">
      <item>JEDRO društvo s ograničenom odgovornošću za trgovinu, usluge i proizvodnju, OIB 35623881669, Ulica Vladimira Nazora 19, 40000 Čakovec zastupanog po punomoćniku Jelena Tomašić; Ivan Novak; Jürgen Vogel</item>
    </derivirana_varijabla>
  </DomainObject.Predmet.ProtuStrankaListFormatedWithAdressOIB>
  <DomainObject.Predmet.ProtuStrankaListNazivFormated>
    <izvorni_sadrzaj>
      <item>JEDRO društvo s ograničenom odgovornošću za trgovinu, usluge i proizvodnju</item>
    </izvorni_sadrzaj>
    <derivirana_varijabla naziv="DomainObject.Predmet.ProtuStrankaListNazivFormated_1">
      <item>JEDRO društvo s ograničenom odgovornošću za trgovinu, usluge i proizvodnju</item>
    </derivirana_varijabla>
  </DomainObject.Predmet.ProtuStrankaListNazivFormated>
  <DomainObject.Predmet.ProtuStrankaListNazivFormatedOIB>
    <izvorni_sadrzaj>
      <item>JEDRO društvo s ograničenom odgovornošću za trgovinu, usluge i proizvodnju, OIB 35623881669</item>
    </izvorni_sadrzaj>
    <derivirana_varijabla naziv="DomainObject.Predmet.ProtuStrankaListNazivFormatedOIB_1">
      <item>JEDRO društvo s ograničenom odgovornošću za trgovinu, usluge i proizvodnju, OIB 35623881669</item>
    </derivirana_varijabla>
  </DomainObject.Predmet.ProtuStrankaListNazivFormatedOIB>
  <DomainObject.Predmet.OstaliListFormated>
    <izvorni_sadrzaj>
      <item>Jelena Tomašić punomoćnica sudionika u postupku JEDRO društvo s ograničenom odgovornošću za trgovinu, usluge i proizvodnju</item>
      <item>Ivan Novak punomoćnik sudionika u postupku JEDRO društvo s ograničenom odgovornošću za trgovinu, usluge i proizvodnju</item>
      <item>Jürgen Vogel punomoćnik sudionika u postupku JEDRO društvo s ograničenom odgovornošću za trgovinu, usluge i proizvodnju</item>
    </izvorni_sadrzaj>
    <derivirana_varijabla naziv="DomainObject.Predmet.OstaliListFormated_1">
      <item>Jelena Tomašić punomoćnica sudionika u postupku JEDRO društvo s ograničenom odgovornošću za trgovinu, usluge i proizvodnju</item>
      <item>Ivan Novak punomoćnik sudionika u postupku JEDRO društvo s ograničenom odgovornošću za trgovinu, usluge i proizvodnju</item>
      <item>Jürgen Vogel punomoćnik sudionika u postupku JEDRO društvo s ograničenom odgovornošću za trgovinu, usluge i proizvodnju</item>
    </derivirana_varijabla>
  </DomainObject.Predmet.OstaliListFormated>
  <DomainObject.Predmet.OstaliListFormatedOIB>
    <izvorni_sadrzaj>
      <item>Jelena Tomašić, OIB 82045077724 punomoćnica sudionika u postupku JEDRO društvo s ograničenom odgovornošću za trgovinu, usluge i proizvodnju</item>
      <item>Ivan Novak, OIB 34492450466 punomoćnik sudionika u postupku JEDRO društvo s ograničenom odgovornošću za trgovinu, usluge i proizvodnju</item>
      <item>Jürgen Vogel, OIB 26593584931 punomoćnik sudionika u postupku JEDRO društvo s ograničenom odgovornošću za trgovinu, usluge i proizvodnju</item>
    </izvorni_sadrzaj>
    <derivirana_varijabla naziv="DomainObject.Predmet.OstaliListFormatedOIB_1">
      <item>Jelena Tomašić, OIB 82045077724 punomoćnica sudionika u postupku JEDRO društvo s ograničenom odgovornošću za trgovinu, usluge i proizvodnju</item>
      <item>Ivan Novak, OIB 34492450466 punomoćnik sudionika u postupku JEDRO društvo s ograničenom odgovornošću za trgovinu, usluge i proizvodnju</item>
      <item>Jürgen Vogel, OIB 26593584931 punomoćnik sudionika u postupku JEDRO društvo s ograničenom odgovornošću za trgovinu, usluge i proizvodnju</item>
    </derivirana_varijabla>
  </DomainObject.Predmet.OstaliListFormatedOIB>
  <DomainObject.Predmet.OstaliListFormatedWithAdress>
    <izvorni_sadrzaj>
      <item>Jelena Tomašić, Kolodvorska Ulica 21, 40000 Čakovec punomoćnica sudionika u postupku JEDRO društvo s ograničenom odgovornošću za trgovinu, usluge i proizvodnju</item>
      <item>Ivan Novak, Ulica Bana Josipa Jelačića 86, 40000 Pribislavec punomoćnik sudionika u postupku JEDRO društvo s ograničenom odgovornošću za trgovinu, usluge i proizvodnju</item>
      <item>Jürgen Vogel, Fontaneweg 15, 15834 Rangsdorf punomoćnik sudionika u postupku JEDRO društvo s ograničenom odgovornošću za trgovinu, usluge i proizvodnju</item>
    </izvorni_sadrzaj>
    <derivirana_varijabla naziv="DomainObject.Predmet.OstaliListFormatedWithAdress_1">
      <item>Jelena Tomašić, Kolodvorska Ulica 21, 40000 Čakovec punomoćnica sudionika u postupku JEDRO društvo s ograničenom odgovornošću za trgovinu, usluge i proizvodnju</item>
      <item>Ivan Novak, Ulica Bana Josipa Jelačića 86, 40000 Pribislavec punomoćnik sudionika u postupku JEDRO društvo s ograničenom odgovornošću za trgovinu, usluge i proizvodnju</item>
      <item>Jürgen Vogel, Fontaneweg 15, 15834 Rangsdorf punomoćnik sudionika u postupku JEDRO društvo s ograničenom odgovornošću za trgovinu, usluge i proizvodnju</item>
    </derivirana_varijabla>
  </DomainObject.Predmet.OstaliListFormatedWithAdress>
  <DomainObject.Predmet.OstaliListFormatedWithAdressOIB>
    <izvorni_sadrzaj>
      <item>Jelena Tomašić, OIB 82045077724, Kolodvorska Ulica 21, 40000 Čakovec punomoćnica sudionika u postupku JEDRO društvo s ograničenom odgovornošću za trgovinu, usluge i proizvodnju</item>
      <item>Ivan Novak, OIB 34492450466, Ulica Bana Josipa Jelačića 86, 40000 Pribislavec punomoćnik sudionika u postupku JEDRO društvo s ograničenom odgovornošću za trgovinu, usluge i proizvodnju</item>
      <item>Jürgen Vogel, OIB 26593584931, Fontaneweg 15, 15834 Rangsdorf punomoćnik sudionika u postupku JEDRO društvo s ograničenom odgovornošću za trgovinu, usluge i proizvodnju</item>
    </izvorni_sadrzaj>
    <derivirana_varijabla naziv="DomainObject.Predmet.OstaliListFormatedWithAdressOIB_1">
      <item>Jelena Tomašić, OIB 82045077724, Kolodvorska Ulica 21, 40000 Čakovec punomoćnica sudionika u postupku JEDRO društvo s ograničenom odgovornošću za trgovinu, usluge i proizvodnju</item>
      <item>Ivan Novak, OIB 34492450466, Ulica Bana Josipa Jelačića 86, 40000 Pribislavec punomoćnik sudionika u postupku JEDRO društvo s ograničenom odgovornošću za trgovinu, usluge i proizvodnju</item>
      <item>Jürgen Vogel, OIB 26593584931, Fontaneweg 15, 15834 Rangsdorf punomoćnik sudionika u postupku JEDRO društvo s ograničenom odgovornošću za trgovinu, usluge i proizvodnju</item>
    </derivirana_varijabla>
  </DomainObject.Predmet.OstaliListFormatedWithAdressOIB>
  <DomainObject.Predmet.OstaliListNazivFormated>
    <izvorni_sadrzaj>
      <item>Jelena Tomašić</item>
      <item>Ivan Novak</item>
      <item>Jürgen Vogel</item>
    </izvorni_sadrzaj>
    <derivirana_varijabla naziv="DomainObject.Predmet.OstaliListNazivFormated_1">
      <item>Jelena Tomašić</item>
      <item>Ivan Novak</item>
      <item>Jürgen Vogel</item>
    </derivirana_varijabla>
  </DomainObject.Predmet.OstaliListNazivFormated>
  <DomainObject.Predmet.OstaliListNazivFormatedOIB>
    <izvorni_sadrzaj>
      <item>Jelena Tomašić, OIB 82045077724</item>
      <item>Ivan Novak, OIB 34492450466</item>
      <item>Jürgen Vogel, OIB 26593584931</item>
    </izvorni_sadrzaj>
    <derivirana_varijabla naziv="DomainObject.Predmet.OstaliListNazivFormatedOIB_1">
      <item>Jelena Tomašić, OIB 82045077724</item>
      <item>Ivan Novak, OIB 34492450466</item>
      <item>Jürgen Vogel, OIB 26593584931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>St-111/2026-10</izvorni_sadrzaj>
    <derivirana_varijabla naziv="DomainObject.PoslovniBrojDokumenta_1">St-111/2026-10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JEDRO društvo s ograničenom odgovornošću za trgovinu, usluge i proizvodnju</izvorni_sadrzaj>
    <derivirana_varijabla naziv="DomainObject.Predmet.ProtustrankaIDrugi_1">JEDRO društvo s ograničenom odgovornošću za trgovinu, usluge i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JEDRO društvo s ograničenom odgovornošću za trgovinu, usluge i proizvodnju, OIB 35623881669, Ulica Vladimira Nazora 19, 40000 Čakovec</izvorni_sadrzaj>
    <derivirana_varijabla naziv="DomainObject.Predmet.ProtustrankaIDrugiAdressOIB_1">JEDRO društvo s ograničenom odgovornošću za trgovinu, usluge i proizvodnju, OIB 35623881669, Ulica Vladimira Nazora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JEDRO društvo s ograničenom odgovornošću za trgovinu, usluge i proizvodnju</item>
      <item>Financijska agencija</item>
      <item>Jelena Tomašić</item>
      <item>Ivan Novak</item>
      <item>Jürgen Vogel</item>
    </izvorni_sadrzaj>
    <derivirana_varijabla naziv="DomainObject.Predmet.SudioniciListNaziv_1">
      <item>JEDRO društvo s ograničenom odgovornošću za trgovinu, usluge i proizvodnju</item>
      <item>Financijska agencija</item>
      <item>Jelena Tomašić</item>
      <item>Ivan Novak</item>
      <item>Jürgen Vogel</item>
    </derivirana_varijabla>
  </DomainObject.Predmet.SudioniciListNaziv>
  <DomainObject.Predmet.SudioniciListAdressOIB>
    <izvorni_sadrzaj>
      <item>JEDRO društvo s ograničenom odgovornošću za trgovinu, usluge i proizvodnju, OIB 35623881669, Ulica Vladimira Nazora 19,40000 Čakovec</item>
      <item>Financijska agencija, OIB 85821130368, A.CESARCA 2,42000 Varaždin</item>
      <item>Jelena Tomašić, OIB 82045077724, Kolodvorska Ulica 21,40000 Čakovec</item>
      <item>Ivan Novak, OIB 34492450466, Ulica Bana Josipa Jelačića 86,40000 Pribislavec</item>
      <item>Jürgen Vogel, OIB 26593584931, Fontaneweg 15,15834 Rangsdorf</item>
    </izvorni_sadrzaj>
    <derivirana_varijabla naziv="DomainObject.Predmet.SudioniciListAdressOIB_1">
      <item>JEDRO društvo s ograničenom odgovornošću za trgovinu, usluge i proizvodnju, OIB 35623881669, Ulica Vladimira Nazora 19,40000 Čakovec</item>
      <item>Financijska agencija, OIB 85821130368, A.CESARCA 2,42000 Varaždin</item>
      <item>Jelena Tomašić, OIB 82045077724, Kolodvorska Ulica 21,40000 Čakovec</item>
      <item>Ivan Novak, OIB 34492450466, Ulica Bana Josipa Jelačića 86,40000 Pribislavec</item>
      <item>Jürgen Vogel, OIB 26593584931, Fontaneweg 15,15834 Rangsdorf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35623881669</item>
      <item>, OIB 85821130368</item>
      <item>, OIB 82045077724</item>
      <item>, OIB 34492450466</item>
      <item>, OIB 26593584931</item>
    </izvorni_sadrzaj>
    <derivirana_varijabla naziv="DomainObject.Predmet.SudioniciListNazivOIB_1">
      <item>, OIB 35623881669</item>
      <item>, OIB 85821130368</item>
      <item>, OIB 82045077724</item>
      <item>, OIB 34492450466</item>
      <item>, OIB 26593584931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2026.</izvorni_sadrzaj>
    <derivirana_varijabla naziv="DomainObject.Predmet.DatumPocetkaProcesa_1">30.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187</properties:Words>
  <properties:Characters>1014</properties:Characters>
  <properties:Lines>53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2026-05-25T11:18:00Z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2026-05-25T11:53:00Z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St-111/2026-10 / Zapisnik - Ročište radi rasprave o uvjetima za otvaranje steč. post. (St-111-26-10 Zapisnik od 25.5.26.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